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76721" w14:textId="0FCA5F3E" w:rsidR="00BA00AB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SHILBETELL</w:t>
      </w:r>
      <w:r>
        <w:rPr>
          <w:rFonts w:ascii="Times New Roman" w:hAnsi="Times New Roman" w:cs="Times New Roman"/>
          <w:sz w:val="24"/>
          <w:szCs w:val="24"/>
        </w:rPr>
        <w:t xml:space="preserve">       (d.1429)</w:t>
      </w:r>
    </w:p>
    <w:p w14:paraId="61B48CFC" w14:textId="71452D4D" w:rsidR="00CC057C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 Burgess.</w:t>
      </w:r>
    </w:p>
    <w:p w14:paraId="05E7DB76" w14:textId="2ADAF457" w:rsidR="00CC057C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C8978" w14:textId="23928E99" w:rsidR="00CC057C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753A6E" w14:textId="751869BD" w:rsidR="00CC057C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Sep.1429</w:t>
      </w:r>
      <w:r>
        <w:rPr>
          <w:rFonts w:ascii="Times New Roman" w:hAnsi="Times New Roman" w:cs="Times New Roman"/>
          <w:sz w:val="24"/>
          <w:szCs w:val="24"/>
        </w:rPr>
        <w:tab/>
        <w:t>He made his Will. Probate same day.   (W.Y.R. p.149)</w:t>
      </w:r>
    </w:p>
    <w:p w14:paraId="449D6AE6" w14:textId="661AE17A" w:rsidR="00CC057C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49030D" w14:textId="7C06DB9E" w:rsidR="00CC057C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242AB2" w14:textId="6A3CAE5E" w:rsidR="00CC057C" w:rsidRPr="00CC057C" w:rsidRDefault="00CC057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2022</w:t>
      </w:r>
    </w:p>
    <w:sectPr w:rsidR="00CC057C" w:rsidRPr="00CC05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C10DA" w14:textId="77777777" w:rsidR="00CC057C" w:rsidRDefault="00CC057C" w:rsidP="009139A6">
      <w:r>
        <w:separator/>
      </w:r>
    </w:p>
  </w:endnote>
  <w:endnote w:type="continuationSeparator" w:id="0">
    <w:p w14:paraId="4FA20A14" w14:textId="77777777" w:rsidR="00CC057C" w:rsidRDefault="00CC05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415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0E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7C2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34CD" w14:textId="77777777" w:rsidR="00CC057C" w:rsidRDefault="00CC057C" w:rsidP="009139A6">
      <w:r>
        <w:separator/>
      </w:r>
    </w:p>
  </w:footnote>
  <w:footnote w:type="continuationSeparator" w:id="0">
    <w:p w14:paraId="7D94F25A" w14:textId="77777777" w:rsidR="00CC057C" w:rsidRDefault="00CC05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25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EB5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35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7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057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8F05D"/>
  <w15:chartTrackingRefBased/>
  <w15:docId w15:val="{529DF759-DDCB-46BF-B287-796D6DAD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2022-06-09T20:14:00Z</dcterms:created>
  <dcterms:modified xsi:type="dcterms:W3CDTF">2022-06-09T20:19:00Z</dcterms:modified>
</cp:coreProperties>
</file>